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99" w:rsidRDefault="00E21999" w:rsidP="00C42F5A">
      <w:pPr>
        <w:rPr>
          <w:rFonts w:ascii="Times New Roman" w:hAnsi="Times New Roman"/>
          <w:b/>
          <w:sz w:val="24"/>
          <w:szCs w:val="24"/>
        </w:rPr>
      </w:pPr>
      <w:r w:rsidRPr="00C42F5A">
        <w:rPr>
          <w:rFonts w:ascii="Times New Roman" w:hAnsi="Times New Roman"/>
          <w:b/>
          <w:sz w:val="24"/>
          <w:szCs w:val="24"/>
        </w:rPr>
        <w:t xml:space="preserve">ELENCO CANDIDATI LISTA </w:t>
      </w:r>
      <w:r w:rsidRPr="008C429B">
        <w:rPr>
          <w:rFonts w:ascii="Times New Roman" w:hAnsi="Times New Roman"/>
          <w:b/>
          <w:sz w:val="28"/>
          <w:szCs w:val="28"/>
        </w:rPr>
        <w:t>DOCENTI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rPr>
          <w:trHeight w:val="1315"/>
        </w:trPr>
        <w:tc>
          <w:tcPr>
            <w:tcW w:w="3369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SAPORETTI ERIKA</w:t>
            </w:r>
          </w:p>
        </w:tc>
        <w:tc>
          <w:tcPr>
            <w:tcW w:w="3604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UNA SCUOLA PER TUTTI, UNA SCUOLA DI TUTTI</w:t>
            </w:r>
          </w:p>
        </w:tc>
      </w:tr>
    </w:tbl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SAVORANI GIANGUIDO</w:t>
            </w:r>
          </w:p>
        </w:tc>
        <w:tc>
          <w:tcPr>
            <w:tcW w:w="3604" w:type="dxa"/>
            <w:vMerge w:val="restart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LAVORATORI DELLA SCUOLA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RICCI SILVIA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CAVINA CHIARA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ALBERGHI ELISA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CONTI NICOLETTA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ELENCO CANDIDATI </w:t>
      </w:r>
      <w:r w:rsidRPr="00F44434">
        <w:rPr>
          <w:rFonts w:ascii="Times New Roman" w:hAnsi="Times New Roman"/>
          <w:b/>
          <w:sz w:val="28"/>
          <w:szCs w:val="28"/>
        </w:rPr>
        <w:t>GENITORI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CIMATTI GABRIELLA</w:t>
            </w:r>
          </w:p>
        </w:tc>
        <w:tc>
          <w:tcPr>
            <w:tcW w:w="3604" w:type="dxa"/>
            <w:vMerge w:val="restart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I CARE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ROSETTI FEDERICA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ZAULI GIOVANNI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MENGOZZI PAOLA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ORTOLANI PATRIZIA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PUCAR MARINA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BELOSI GIOVANNI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GUERRINI VINCENZO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ELENCO CANDIDATI </w:t>
      </w:r>
      <w:r w:rsidRPr="00F44434">
        <w:rPr>
          <w:rFonts w:ascii="Times New Roman" w:hAnsi="Times New Roman"/>
          <w:b/>
          <w:sz w:val="28"/>
          <w:szCs w:val="28"/>
        </w:rPr>
        <w:t>PERSONALE A.T.A.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rPr>
          <w:trHeight w:val="1420"/>
        </w:trPr>
        <w:tc>
          <w:tcPr>
            <w:tcW w:w="3369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PINI MARIO</w:t>
            </w:r>
          </w:p>
        </w:tc>
        <w:tc>
          <w:tcPr>
            <w:tcW w:w="3604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SOLO “PRIMA” SE NE PUO’ PARLARE COSTRUTTIVAMENTE: PARLARNE DOPO, NON SERVE A NIENTE</w:t>
            </w:r>
          </w:p>
        </w:tc>
      </w:tr>
    </w:tbl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rPr>
          <w:trHeight w:val="1184"/>
        </w:trPr>
        <w:tc>
          <w:tcPr>
            <w:tcW w:w="3369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BABINI NADIA</w:t>
            </w:r>
          </w:p>
        </w:tc>
        <w:tc>
          <w:tcPr>
            <w:tcW w:w="3604" w:type="dxa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NON IDEOLOGIE, IDEE!</w:t>
            </w:r>
          </w:p>
        </w:tc>
      </w:tr>
    </w:tbl>
    <w:p w:rsidR="00E21999" w:rsidRDefault="00E21999" w:rsidP="008C429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604"/>
      </w:tblGrid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LISTA III</w:t>
            </w:r>
          </w:p>
        </w:tc>
        <w:tc>
          <w:tcPr>
            <w:tcW w:w="3604" w:type="dxa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0195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SERRAO CARMINE</w:t>
            </w:r>
          </w:p>
        </w:tc>
        <w:tc>
          <w:tcPr>
            <w:tcW w:w="3604" w:type="dxa"/>
            <w:vMerge w:val="restart"/>
            <w:vAlign w:val="center"/>
          </w:tcPr>
          <w:p w:rsidR="00E21999" w:rsidRPr="00630195" w:rsidRDefault="00E21999" w:rsidP="006301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“YES, WE CAN DO!!”</w:t>
            </w:r>
          </w:p>
        </w:tc>
      </w:tr>
      <w:tr w:rsidR="00E21999" w:rsidRPr="00630195" w:rsidTr="00630195">
        <w:tc>
          <w:tcPr>
            <w:tcW w:w="3369" w:type="dxa"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195">
              <w:rPr>
                <w:rFonts w:ascii="Arial" w:hAnsi="Arial" w:cs="Arial"/>
                <w:sz w:val="24"/>
                <w:szCs w:val="24"/>
              </w:rPr>
              <w:t>URRAI MARIANO</w:t>
            </w:r>
          </w:p>
        </w:tc>
        <w:tc>
          <w:tcPr>
            <w:tcW w:w="3604" w:type="dxa"/>
            <w:vMerge/>
          </w:tcPr>
          <w:p w:rsidR="00E21999" w:rsidRPr="00630195" w:rsidRDefault="00E21999" w:rsidP="006301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C42F5A">
      <w:pPr>
        <w:rPr>
          <w:rFonts w:ascii="Times New Roman" w:hAnsi="Times New Roman"/>
          <w:b/>
          <w:sz w:val="24"/>
          <w:szCs w:val="24"/>
        </w:rPr>
      </w:pPr>
    </w:p>
    <w:p w:rsidR="00E21999" w:rsidRDefault="00E21999" w:rsidP="00534A35">
      <w:pPr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BB618D">
        <w:rPr>
          <w:rFonts w:ascii="Arial" w:hAnsi="Arial" w:cs="Arial"/>
          <w:b/>
          <w:sz w:val="24"/>
          <w:szCs w:val="24"/>
        </w:rPr>
        <w:t>ELENCO CANDIDATI PER CONSIGLIO D’ISTITUTO</w:t>
      </w:r>
      <w:r>
        <w:rPr>
          <w:rFonts w:ascii="Arial" w:hAnsi="Arial" w:cs="Arial"/>
          <w:b/>
          <w:sz w:val="24"/>
          <w:szCs w:val="24"/>
        </w:rPr>
        <w:t>: Studenti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2881"/>
        <w:gridCol w:w="3604"/>
      </w:tblGrid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I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60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PATUELLI FEDERICO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4CS</w:t>
            </w:r>
          </w:p>
        </w:tc>
        <w:tc>
          <w:tcPr>
            <w:tcW w:w="3604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STILISTA, CUCITO SU MISURA PER TE</w:t>
            </w:r>
          </w:p>
        </w:tc>
      </w:tr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DREI DAVIDE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3AU</w:t>
            </w:r>
          </w:p>
        </w:tc>
        <w:tc>
          <w:tcPr>
            <w:tcW w:w="3604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CASALINI FILIPPO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4BS</w:t>
            </w:r>
          </w:p>
        </w:tc>
        <w:tc>
          <w:tcPr>
            <w:tcW w:w="3604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RICCI FILIPPO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4CS</w:t>
            </w:r>
          </w:p>
        </w:tc>
        <w:tc>
          <w:tcPr>
            <w:tcW w:w="3604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36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LAMA ELEONORA</w:t>
            </w:r>
          </w:p>
        </w:tc>
        <w:tc>
          <w:tcPr>
            <w:tcW w:w="2881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2AC</w:t>
            </w:r>
          </w:p>
        </w:tc>
        <w:tc>
          <w:tcPr>
            <w:tcW w:w="3604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E21999" w:rsidRPr="004218CE" w:rsidTr="00E93070">
        <w:tc>
          <w:tcPr>
            <w:tcW w:w="328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II</w:t>
            </w:r>
          </w:p>
        </w:tc>
        <w:tc>
          <w:tcPr>
            <w:tcW w:w="3285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285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28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SOLAROLI MICHELE</w:t>
            </w:r>
          </w:p>
        </w:tc>
        <w:tc>
          <w:tcPr>
            <w:tcW w:w="3285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2BC</w:t>
            </w:r>
          </w:p>
        </w:tc>
        <w:tc>
          <w:tcPr>
            <w:tcW w:w="3285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 xml:space="preserve">WISHLIST, </w:t>
            </w:r>
            <w:smartTag w:uri="urn:schemas-microsoft-com:office:smarttags" w:element="PersonName">
              <w:smartTagPr>
                <w:attr w:name="ProductID" w:val="LA LISTA DEI"/>
              </w:smartTagPr>
              <w:r w:rsidRPr="004218CE">
                <w:rPr>
                  <w:rFonts w:ascii="Arial" w:hAnsi="Arial" w:cs="Arial"/>
                  <w:sz w:val="24"/>
                  <w:szCs w:val="24"/>
                </w:rPr>
                <w:t>LA LISTA DEI</w:t>
              </w:r>
            </w:smartTag>
            <w:r w:rsidRPr="004218CE">
              <w:rPr>
                <w:rFonts w:ascii="Arial" w:hAnsi="Arial" w:cs="Arial"/>
                <w:sz w:val="24"/>
                <w:szCs w:val="24"/>
              </w:rPr>
              <w:t xml:space="preserve"> TUOI DESIDERI</w:t>
            </w:r>
          </w:p>
        </w:tc>
      </w:tr>
      <w:tr w:rsidR="00E21999" w:rsidRPr="004218CE" w:rsidTr="00E93070">
        <w:tc>
          <w:tcPr>
            <w:tcW w:w="328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PITRELLI LISA</w:t>
            </w:r>
          </w:p>
        </w:tc>
        <w:tc>
          <w:tcPr>
            <w:tcW w:w="3285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2BC</w:t>
            </w:r>
          </w:p>
        </w:tc>
        <w:tc>
          <w:tcPr>
            <w:tcW w:w="3285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9"/>
        <w:gridCol w:w="3259"/>
        <w:gridCol w:w="3260"/>
      </w:tblGrid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III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260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CERCHIERINI MARIA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4ES</w:t>
            </w:r>
          </w:p>
        </w:tc>
        <w:tc>
          <w:tcPr>
            <w:tcW w:w="3260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LISTA SPECCHIO CHE RIFLETTE LE TUE IDEE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FABBRI FRANCESCA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4ES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BANDINI MICHELE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4ES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CATANI FRANCESCA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3AL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SAMORINI SARA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3AL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9"/>
        <w:gridCol w:w="3259"/>
        <w:gridCol w:w="3260"/>
      </w:tblGrid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IV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260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PUCCI RICCARDO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L’ULTIMA LISTA 1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SERRI PINI ANDREA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LIVERANI LUIGI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 xml:space="preserve">RAVA ANDREA BASILIO 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ARGNANI ANDREA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DREI PIETRO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TIMONCINI ALESSANDRO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1AC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GURRADO GIACOMO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9"/>
        <w:gridCol w:w="3259"/>
        <w:gridCol w:w="3260"/>
      </w:tblGrid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V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260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SCARPI MATTEO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4AS</w:t>
            </w:r>
          </w:p>
        </w:tc>
        <w:tc>
          <w:tcPr>
            <w:tcW w:w="3260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L’ULTIMA LISTA 2</w:t>
            </w: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PICCIRILLO GIANNI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3BC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FACCANI GIORDANO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3BC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BUBANI MARCELLO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5AA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CIANI MATTEO</w:t>
            </w:r>
          </w:p>
        </w:tc>
        <w:tc>
          <w:tcPr>
            <w:tcW w:w="3259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5AS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2724"/>
        <w:gridCol w:w="3260"/>
      </w:tblGrid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LISTA VI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CLASSE</w:t>
            </w:r>
          </w:p>
        </w:tc>
        <w:tc>
          <w:tcPr>
            <w:tcW w:w="3260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18CE">
              <w:rPr>
                <w:rFonts w:ascii="Arial" w:hAnsi="Arial" w:cs="Arial"/>
                <w:b/>
                <w:sz w:val="24"/>
                <w:szCs w:val="24"/>
              </w:rPr>
              <w:t>MOTTO</w:t>
            </w:r>
          </w:p>
        </w:tc>
      </w:tr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AVANZATO RACHELE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4AA</w:t>
            </w:r>
          </w:p>
        </w:tc>
        <w:tc>
          <w:tcPr>
            <w:tcW w:w="3260" w:type="dxa"/>
            <w:vMerge w:val="restart"/>
            <w:vAlign w:val="center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SIAMO IN PENA</w:t>
            </w:r>
          </w:p>
        </w:tc>
      </w:tr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PALMI FRANCESCO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4AA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LALOVICH AGNESE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4AA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GIOVANNINI LEONARDO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4AA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999" w:rsidRPr="004218CE" w:rsidTr="00E93070">
        <w:tc>
          <w:tcPr>
            <w:tcW w:w="3794" w:type="dxa"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MONTEVECCHI ALESSANDRO</w:t>
            </w:r>
          </w:p>
        </w:tc>
        <w:tc>
          <w:tcPr>
            <w:tcW w:w="2724" w:type="dxa"/>
          </w:tcPr>
          <w:p w:rsidR="00E21999" w:rsidRPr="004218CE" w:rsidRDefault="00E21999" w:rsidP="00E930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8CE">
              <w:rPr>
                <w:rFonts w:ascii="Arial" w:hAnsi="Arial" w:cs="Arial"/>
                <w:sz w:val="24"/>
                <w:szCs w:val="24"/>
              </w:rPr>
              <w:t>4AA</w:t>
            </w:r>
          </w:p>
        </w:tc>
        <w:tc>
          <w:tcPr>
            <w:tcW w:w="3260" w:type="dxa"/>
            <w:vMerge/>
          </w:tcPr>
          <w:p w:rsidR="00E21999" w:rsidRPr="004218CE" w:rsidRDefault="00E21999" w:rsidP="00E930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1999" w:rsidRDefault="00E21999" w:rsidP="00534A35">
      <w:pPr>
        <w:rPr>
          <w:rFonts w:ascii="Arial" w:hAnsi="Arial" w:cs="Arial"/>
          <w:sz w:val="24"/>
          <w:szCs w:val="24"/>
        </w:rPr>
      </w:pPr>
    </w:p>
    <w:p w:rsidR="00E21999" w:rsidRPr="00BB618D" w:rsidRDefault="00E21999" w:rsidP="00534A35">
      <w:pPr>
        <w:rPr>
          <w:rFonts w:ascii="Arial" w:hAnsi="Arial" w:cs="Arial"/>
          <w:sz w:val="24"/>
          <w:szCs w:val="24"/>
        </w:rPr>
      </w:pPr>
    </w:p>
    <w:p w:rsidR="00E21999" w:rsidRPr="00C42F5A" w:rsidRDefault="00E21999" w:rsidP="00C42F5A">
      <w:pPr>
        <w:rPr>
          <w:rFonts w:ascii="Times New Roman" w:hAnsi="Times New Roman"/>
          <w:b/>
          <w:sz w:val="24"/>
          <w:szCs w:val="24"/>
        </w:rPr>
      </w:pPr>
    </w:p>
    <w:sectPr w:rsidR="00E21999" w:rsidRPr="00C42F5A" w:rsidSect="00712D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F5A"/>
    <w:rsid w:val="004218CE"/>
    <w:rsid w:val="00534A35"/>
    <w:rsid w:val="00630195"/>
    <w:rsid w:val="006479D7"/>
    <w:rsid w:val="00712D7F"/>
    <w:rsid w:val="008C429B"/>
    <w:rsid w:val="009D749D"/>
    <w:rsid w:val="00BB618D"/>
    <w:rsid w:val="00C42F5A"/>
    <w:rsid w:val="00E21999"/>
    <w:rsid w:val="00E93070"/>
    <w:rsid w:val="00F4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D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2F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256</Words>
  <Characters>1460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ELENCO CANDIDATI LISTA DOCENTI</dc:title>
  <dc:subject/>
  <dc:creator>Utente</dc:creator>
  <cp:keywords/>
  <dc:description/>
  <cp:lastModifiedBy>Stefano</cp:lastModifiedBy>
  <cp:revision>2</cp:revision>
  <dcterms:created xsi:type="dcterms:W3CDTF">2013-11-17T16:14:00Z</dcterms:created>
  <dcterms:modified xsi:type="dcterms:W3CDTF">2013-11-17T16:14:00Z</dcterms:modified>
</cp:coreProperties>
</file>